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C2FC9" w14:textId="77777777" w:rsidR="00702ECB" w:rsidRPr="008642EC" w:rsidRDefault="00702ECB" w:rsidP="00702ECB">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AB1F4B6" w14:textId="77777777" w:rsidR="00702ECB" w:rsidRDefault="00702ECB" w:rsidP="00702ECB">
      <w:pPr>
        <w:pStyle w:val="BasicParagraph"/>
        <w:suppressAutoHyphens/>
        <w:spacing w:line="240" w:lineRule="auto"/>
        <w:rPr>
          <w:rFonts w:ascii="Times New Roman" w:hAnsi="Times New Roman" w:cs="Times New Roman"/>
          <w:b/>
          <w:bCs/>
          <w:color w:val="000000" w:themeColor="text1"/>
          <w:sz w:val="21"/>
          <w:szCs w:val="21"/>
        </w:rPr>
      </w:pPr>
    </w:p>
    <w:p w14:paraId="6805908E" w14:textId="77777777" w:rsidR="00702ECB" w:rsidRPr="00582653" w:rsidRDefault="00702ECB" w:rsidP="00702EC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8877865" w14:textId="77777777" w:rsidR="00702ECB" w:rsidRDefault="00702ECB" w:rsidP="00702EC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022883E" w14:textId="77777777" w:rsidR="00702ECB" w:rsidRDefault="00702ECB" w:rsidP="00702EC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7D18C4B" w14:textId="77777777" w:rsidR="00702ECB" w:rsidRPr="00582653" w:rsidRDefault="00702ECB" w:rsidP="00702ECB">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52BA44E2" wp14:editId="4EF1698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CFFBD97" w14:textId="5A584C86" w:rsidR="00702ECB" w:rsidRDefault="00702ECB" w:rsidP="00702EC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A190101" w14:textId="77777777" w:rsidR="00702ECB" w:rsidRDefault="00702ECB" w:rsidP="00702EC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C485137" w14:textId="77777777" w:rsidR="00702ECB" w:rsidRPr="00582653" w:rsidRDefault="00702ECB" w:rsidP="00702EC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D607A41" w14:textId="77777777" w:rsidR="00702ECB" w:rsidRPr="00582653" w:rsidRDefault="00702ECB" w:rsidP="00702EC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93EF032" w14:textId="77777777" w:rsidR="00702ECB" w:rsidRPr="008642EC" w:rsidRDefault="00702ECB" w:rsidP="00702ECB">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E918D2C" w14:textId="77777777" w:rsidR="00702ECB" w:rsidRPr="008642EC" w:rsidRDefault="00702ECB" w:rsidP="00702ECB">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0E1B71C" w14:textId="77777777" w:rsidR="00702ECB" w:rsidRPr="00582653" w:rsidRDefault="00702ECB" w:rsidP="00702EC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E3A9D1E" w14:textId="77777777" w:rsidR="00702ECB" w:rsidRPr="008642EC" w:rsidRDefault="00702ECB" w:rsidP="00702ECB">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9AA49C3" w14:textId="77777777" w:rsidR="00702ECB" w:rsidRPr="008642EC" w:rsidRDefault="00702ECB" w:rsidP="00702ECB">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4DC8AB8" w14:textId="77777777" w:rsidR="00702ECB" w:rsidRPr="00582653" w:rsidRDefault="00702ECB" w:rsidP="00702ECB">
      <w:pPr>
        <w:pStyle w:val="BasicParagraph"/>
        <w:suppressAutoHyphens/>
        <w:spacing w:line="240" w:lineRule="auto"/>
        <w:rPr>
          <w:rFonts w:ascii="Times New Roman" w:hAnsi="Times New Roman" w:cs="Times New Roman"/>
          <w:color w:val="000000" w:themeColor="text1"/>
          <w:sz w:val="21"/>
          <w:szCs w:val="21"/>
        </w:rPr>
      </w:pPr>
    </w:p>
    <w:p w14:paraId="3BC27642" w14:textId="77777777" w:rsidR="00702ECB" w:rsidRPr="00582653" w:rsidRDefault="00702ECB" w:rsidP="00702EC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E3F8B68" w14:textId="77777777" w:rsidR="00702ECB" w:rsidRDefault="00702ECB" w:rsidP="00702EC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6D3EEEB" w14:textId="77777777" w:rsidR="00702ECB" w:rsidRDefault="00702ECB" w:rsidP="00702ECB">
      <w:pPr>
        <w:pStyle w:val="BasicParagraph"/>
        <w:suppressAutoHyphens/>
        <w:spacing w:line="240" w:lineRule="auto"/>
        <w:ind w:left="720"/>
        <w:rPr>
          <w:rFonts w:ascii="Times New Roman" w:hAnsi="Times New Roman" w:cs="Times New Roman"/>
          <w:color w:val="000000" w:themeColor="text1"/>
          <w:sz w:val="21"/>
          <w:szCs w:val="21"/>
        </w:rPr>
      </w:pPr>
    </w:p>
    <w:p w14:paraId="1B819AEB" w14:textId="77777777" w:rsidR="00702ECB" w:rsidRDefault="00702ECB" w:rsidP="00702EC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620F246" w14:textId="77777777" w:rsidR="00702ECB" w:rsidRDefault="00702ECB" w:rsidP="00702ECB">
      <w:pPr>
        <w:pStyle w:val="BasicParagraph"/>
        <w:suppressAutoHyphens/>
        <w:spacing w:line="240" w:lineRule="auto"/>
        <w:ind w:left="1440"/>
        <w:rPr>
          <w:rFonts w:ascii="Times New Roman" w:hAnsi="Times New Roman" w:cs="Times New Roman"/>
          <w:color w:val="000000" w:themeColor="text1"/>
          <w:sz w:val="21"/>
          <w:szCs w:val="21"/>
        </w:rPr>
      </w:pPr>
    </w:p>
    <w:p w14:paraId="48FB5D84" w14:textId="77777777" w:rsidR="00702ECB" w:rsidRDefault="00702ECB" w:rsidP="00702EC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E3F74FB" w14:textId="77777777" w:rsidR="00702ECB" w:rsidRDefault="00702ECB" w:rsidP="00702ECB">
      <w:pPr>
        <w:pStyle w:val="BasicParagraph"/>
        <w:suppressAutoHyphens/>
        <w:spacing w:line="240" w:lineRule="auto"/>
        <w:ind w:left="1440"/>
        <w:rPr>
          <w:rFonts w:ascii="Times New Roman" w:hAnsi="Times New Roman" w:cs="Times New Roman"/>
          <w:color w:val="000000" w:themeColor="text1"/>
          <w:sz w:val="21"/>
          <w:szCs w:val="21"/>
        </w:rPr>
      </w:pPr>
    </w:p>
    <w:p w14:paraId="1377ADD5" w14:textId="77777777" w:rsidR="00702ECB" w:rsidRDefault="00702ECB" w:rsidP="00702EC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DE07A9B" w14:textId="77777777" w:rsidR="00702ECB" w:rsidRDefault="00702ECB">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7F4FA7AC"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702ECB"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702ECB"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702ECB"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702ECB"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702ECB"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702ECB"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702ECB">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02ECB"/>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702EC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02ECB"/>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2.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3.xml><?xml version="1.0" encoding="utf-8"?>
<ds:datastoreItem xmlns:ds="http://schemas.openxmlformats.org/officeDocument/2006/customXml" ds:itemID="{E4593AC1-419D-43EC-9BF2-18AA4739BA78}"/>
</file>

<file path=customXml/itemProps4.xml><?xml version="1.0" encoding="utf-8"?>
<ds:datastoreItem xmlns:ds="http://schemas.openxmlformats.org/officeDocument/2006/customXml" ds:itemID="{D88E167C-BEEE-4D26-8B38-2C6E2992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87</TotalTime>
  <Pages>14</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2023-07-07T02:20:00Z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